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57E67" w14:textId="77777777" w:rsidR="009E642C" w:rsidRDefault="009E642C" w:rsidP="009E64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MARTYN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fl.1472)</w:t>
      </w:r>
    </w:p>
    <w:p w14:paraId="7B6EEF8F" w14:textId="77777777" w:rsidR="009E642C" w:rsidRDefault="009E642C" w:rsidP="009E64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</w:t>
      </w:r>
    </w:p>
    <w:p w14:paraId="69E93F5A" w14:textId="77777777" w:rsidR="009E642C" w:rsidRDefault="009E642C" w:rsidP="009E642C">
      <w:pPr>
        <w:pStyle w:val="NoSpacing"/>
        <w:rPr>
          <w:rFonts w:cs="Times New Roman"/>
          <w:szCs w:val="24"/>
        </w:rPr>
      </w:pPr>
    </w:p>
    <w:p w14:paraId="34304A05" w14:textId="77777777" w:rsidR="009E642C" w:rsidRDefault="009E642C" w:rsidP="009E642C">
      <w:pPr>
        <w:pStyle w:val="NoSpacing"/>
        <w:rPr>
          <w:rFonts w:cs="Times New Roman"/>
          <w:szCs w:val="24"/>
        </w:rPr>
      </w:pPr>
    </w:p>
    <w:p w14:paraId="3B9471FE" w14:textId="77777777" w:rsidR="009E642C" w:rsidRDefault="009E642C" w:rsidP="009E64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Daughter:   Margaret(q.v.).</w:t>
      </w:r>
    </w:p>
    <w:p w14:paraId="48E5DE63" w14:textId="77777777" w:rsidR="009E642C" w:rsidRDefault="009E642C" w:rsidP="009E64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(“Late Medieval Ipswich, Trade and Industry” by Nicholas </w:t>
      </w:r>
      <w:proofErr w:type="spellStart"/>
      <w:proofErr w:type="gramStart"/>
      <w:r>
        <w:rPr>
          <w:rFonts w:cs="Times New Roman"/>
          <w:szCs w:val="24"/>
        </w:rPr>
        <w:t>R.Amor</w:t>
      </w:r>
      <w:proofErr w:type="spellEnd"/>
      <w:proofErr w:type="gramEnd"/>
      <w:r>
        <w:rPr>
          <w:rFonts w:cs="Times New Roman"/>
          <w:szCs w:val="24"/>
        </w:rPr>
        <w:t>, published in</w:t>
      </w:r>
    </w:p>
    <w:p w14:paraId="35914FE3" w14:textId="77777777" w:rsidR="009E642C" w:rsidRDefault="009E642C" w:rsidP="009E64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2011, published by the Boydell Press p.34)</w:t>
      </w:r>
    </w:p>
    <w:p w14:paraId="22B27BBA" w14:textId="77777777" w:rsidR="009E642C" w:rsidRDefault="009E642C" w:rsidP="009E642C">
      <w:pPr>
        <w:pStyle w:val="NoSpacing"/>
        <w:rPr>
          <w:rFonts w:cs="Times New Roman"/>
          <w:szCs w:val="24"/>
        </w:rPr>
      </w:pPr>
    </w:p>
    <w:p w14:paraId="34415441" w14:textId="77777777" w:rsidR="009E642C" w:rsidRDefault="009E642C" w:rsidP="009E642C">
      <w:pPr>
        <w:pStyle w:val="NoSpacing"/>
        <w:rPr>
          <w:rFonts w:cs="Times New Roman"/>
          <w:szCs w:val="24"/>
        </w:rPr>
      </w:pPr>
    </w:p>
    <w:p w14:paraId="494A189B" w14:textId="77777777" w:rsidR="009E642C" w:rsidRDefault="009E642C" w:rsidP="009E64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1472</w:t>
      </w:r>
      <w:r>
        <w:rPr>
          <w:rFonts w:cs="Times New Roman"/>
          <w:szCs w:val="24"/>
        </w:rPr>
        <w:tab/>
        <w:t>He bequeathed to Margaret a mattress, a pair of sheets, a pair of blankets,</w:t>
      </w:r>
    </w:p>
    <w:p w14:paraId="3A9EC7BA" w14:textId="77777777" w:rsidR="009E642C" w:rsidRDefault="009E642C" w:rsidP="009E64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two </w:t>
      </w:r>
      <w:proofErr w:type="gramStart"/>
      <w:r>
        <w:rPr>
          <w:rFonts w:cs="Times New Roman"/>
          <w:szCs w:val="24"/>
        </w:rPr>
        <w:t>pillows</w:t>
      </w:r>
      <w:proofErr w:type="gramEnd"/>
      <w:r>
        <w:rPr>
          <w:rFonts w:cs="Times New Roman"/>
          <w:szCs w:val="24"/>
        </w:rPr>
        <w:t xml:space="preserve"> a canopy and red bedding.    (ibid.)</w:t>
      </w:r>
    </w:p>
    <w:p w14:paraId="7861071B" w14:textId="77777777" w:rsidR="009E642C" w:rsidRDefault="009E642C" w:rsidP="009E642C">
      <w:pPr>
        <w:pStyle w:val="NoSpacing"/>
        <w:rPr>
          <w:rFonts w:cs="Times New Roman"/>
          <w:szCs w:val="24"/>
        </w:rPr>
      </w:pPr>
    </w:p>
    <w:p w14:paraId="3D5A7D29" w14:textId="77777777" w:rsidR="009E642C" w:rsidRDefault="009E642C" w:rsidP="009E642C">
      <w:pPr>
        <w:pStyle w:val="NoSpacing"/>
        <w:rPr>
          <w:rFonts w:cs="Times New Roman"/>
          <w:szCs w:val="24"/>
        </w:rPr>
      </w:pPr>
    </w:p>
    <w:p w14:paraId="53806C87" w14:textId="77777777" w:rsidR="009E642C" w:rsidRDefault="009E642C" w:rsidP="009E64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2024</w:t>
      </w:r>
    </w:p>
    <w:p w14:paraId="227EFB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1302A" w14:textId="77777777" w:rsidR="009E642C" w:rsidRDefault="009E642C" w:rsidP="009139A6">
      <w:r>
        <w:separator/>
      </w:r>
    </w:p>
  </w:endnote>
  <w:endnote w:type="continuationSeparator" w:id="0">
    <w:p w14:paraId="04EBB7DA" w14:textId="77777777" w:rsidR="009E642C" w:rsidRDefault="009E64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03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310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6BC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38C12" w14:textId="77777777" w:rsidR="009E642C" w:rsidRDefault="009E642C" w:rsidP="009139A6">
      <w:r>
        <w:separator/>
      </w:r>
    </w:p>
  </w:footnote>
  <w:footnote w:type="continuationSeparator" w:id="0">
    <w:p w14:paraId="2162FEC7" w14:textId="77777777" w:rsidR="009E642C" w:rsidRDefault="009E64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9DF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DB1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76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42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E642C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58AB5"/>
  <w15:chartTrackingRefBased/>
  <w15:docId w15:val="{6636E4C0-5689-4160-83EC-DEBA9360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2024-04-21T20:14:00Z</dcterms:created>
  <dcterms:modified xsi:type="dcterms:W3CDTF">2024-04-21T20:14:00Z</dcterms:modified>
</cp:coreProperties>
</file>